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3</w:t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о предоставлении из 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муниципальным учреждением,</w:t>
      </w:r>
    </w:p>
    <w:p w:rsidR="00D7398C" w:rsidRDefault="00D7398C" w:rsidP="00A3772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 xml:space="preserve">управления финансов </w:t>
      </w:r>
    </w:p>
    <w:p w:rsidR="00D7398C" w:rsidRDefault="00D7398C" w:rsidP="00A3772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D7398C" w:rsidRPr="00921D55" w:rsidRDefault="00D7398C" w:rsidP="00A3772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27.12.2017г. </w:t>
      </w:r>
      <w:r w:rsidRPr="00921D55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>С</w:t>
      </w:r>
      <w:r w:rsidRPr="00921D55">
        <w:rPr>
          <w:rFonts w:ascii="Times New Roman" w:hAnsi="Times New Roman"/>
          <w:lang w:eastAsia="ru-RU"/>
        </w:rPr>
        <w:t>оглашению</w:t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от __________ № _____</w:t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Показатели результативности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 предоставления Субсидии</w:t>
      </w:r>
      <w:r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1"/>
      </w:r>
    </w:p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1701"/>
        <w:gridCol w:w="1757"/>
        <w:gridCol w:w="680"/>
        <w:gridCol w:w="1247"/>
        <w:gridCol w:w="1883"/>
      </w:tblGrid>
      <w:tr w:rsidR="00D7398C" w:rsidRPr="00551EAC" w:rsidTr="00210DA4">
        <w:tc>
          <w:tcPr>
            <w:tcW w:w="510" w:type="dxa"/>
            <w:vMerge w:val="restart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N п/п</w:t>
            </w:r>
          </w:p>
        </w:tc>
        <w:tc>
          <w:tcPr>
            <w:tcW w:w="1644" w:type="dxa"/>
            <w:vMerge w:val="restart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показателя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2"/>
            </w:r>
          </w:p>
        </w:tc>
        <w:tc>
          <w:tcPr>
            <w:tcW w:w="1701" w:type="dxa"/>
            <w:vMerge w:val="restart"/>
          </w:tcPr>
          <w:p w:rsidR="00D7398C" w:rsidRPr="00921D55" w:rsidRDefault="00D7398C" w:rsidP="00AE55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проекта (мероприятия)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  <w:bookmarkStart w:id="0" w:name="_GoBack"/>
            <w:bookmarkEnd w:id="0"/>
          </w:p>
        </w:tc>
        <w:tc>
          <w:tcPr>
            <w:tcW w:w="2437" w:type="dxa"/>
            <w:gridSpan w:val="2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Единица измерения по ОКЕИ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/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Единица измерения</w:t>
            </w:r>
          </w:p>
        </w:tc>
        <w:tc>
          <w:tcPr>
            <w:tcW w:w="1247" w:type="dxa"/>
            <w:vMerge w:val="restart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Плановое значение показателя</w:t>
            </w:r>
          </w:p>
        </w:tc>
        <w:tc>
          <w:tcPr>
            <w:tcW w:w="1883" w:type="dxa"/>
            <w:vMerge w:val="restart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Срок, на который запланировано достижение показателя</w:t>
            </w:r>
          </w:p>
        </w:tc>
      </w:tr>
      <w:tr w:rsidR="00D7398C" w:rsidRPr="00551EAC" w:rsidTr="00210DA4">
        <w:tc>
          <w:tcPr>
            <w:tcW w:w="510" w:type="dxa"/>
            <w:vMerge/>
          </w:tcPr>
          <w:p w:rsidR="00D7398C" w:rsidRPr="00921D55" w:rsidRDefault="00D7398C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vMerge/>
          </w:tcPr>
          <w:p w:rsidR="00D7398C" w:rsidRPr="00921D55" w:rsidRDefault="00D7398C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7398C" w:rsidRPr="00921D55" w:rsidRDefault="00D7398C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68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1247" w:type="dxa"/>
            <w:vMerge/>
          </w:tcPr>
          <w:p w:rsidR="00D7398C" w:rsidRPr="00921D55" w:rsidRDefault="00D7398C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vMerge/>
          </w:tcPr>
          <w:p w:rsidR="00D7398C" w:rsidRPr="00921D55" w:rsidRDefault="00D7398C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98C" w:rsidRPr="00551EAC" w:rsidTr="00210DA4">
        <w:tc>
          <w:tcPr>
            <w:tcW w:w="51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644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75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68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24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883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7</w:t>
            </w:r>
          </w:p>
        </w:tc>
      </w:tr>
      <w:tr w:rsidR="00D7398C" w:rsidRPr="00551EAC" w:rsidTr="00210DA4">
        <w:tc>
          <w:tcPr>
            <w:tcW w:w="51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883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7398C" w:rsidRPr="00551EAC" w:rsidTr="00210DA4">
        <w:tc>
          <w:tcPr>
            <w:tcW w:w="51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883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7398C" w:rsidRPr="00551EAC" w:rsidTr="00210DA4">
        <w:tc>
          <w:tcPr>
            <w:tcW w:w="51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883" w:type="dxa"/>
          </w:tcPr>
          <w:p w:rsidR="00D7398C" w:rsidRPr="00921D55" w:rsidRDefault="00D7398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D7398C" w:rsidRPr="00921D55" w:rsidRDefault="00D7398C" w:rsidP="00C21E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sectPr w:rsidR="00D7398C" w:rsidRPr="00921D55" w:rsidSect="00B76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98C" w:rsidRDefault="00D7398C" w:rsidP="00844999">
      <w:pPr>
        <w:spacing w:after="0" w:line="240" w:lineRule="auto"/>
      </w:pPr>
      <w:r>
        <w:separator/>
      </w:r>
    </w:p>
  </w:endnote>
  <w:endnote w:type="continuationSeparator" w:id="0">
    <w:p w:rsidR="00D7398C" w:rsidRDefault="00D7398C" w:rsidP="0084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98C" w:rsidRDefault="00D7398C" w:rsidP="00844999">
      <w:pPr>
        <w:spacing w:after="0" w:line="240" w:lineRule="auto"/>
      </w:pPr>
      <w:r>
        <w:separator/>
      </w:r>
    </w:p>
  </w:footnote>
  <w:footnote w:type="continuationSeparator" w:id="0">
    <w:p w:rsidR="00D7398C" w:rsidRDefault="00D7398C" w:rsidP="00844999">
      <w:pPr>
        <w:spacing w:after="0" w:line="240" w:lineRule="auto"/>
      </w:pPr>
      <w:r>
        <w:continuationSeparator/>
      </w:r>
    </w:p>
  </w:footnote>
  <w:footnote w:id="1">
    <w:p w:rsidR="00D7398C" w:rsidRDefault="00D7398C" w:rsidP="003F6D08">
      <w:pPr>
        <w:widowControl w:val="0"/>
        <w:autoSpaceDE w:val="0"/>
        <w:autoSpaceDN w:val="0"/>
        <w:spacing w:after="0" w:line="240" w:lineRule="auto"/>
        <w:jc w:val="both"/>
      </w:pPr>
      <w:r w:rsidRPr="003F6D08">
        <w:rPr>
          <w:rStyle w:val="FootnoteReference"/>
          <w:sz w:val="20"/>
          <w:szCs w:val="20"/>
        </w:rPr>
        <w:footnoteRef/>
      </w:r>
      <w:r w:rsidRPr="003F6D08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D7398C" w:rsidRDefault="00D7398C" w:rsidP="003F6D08">
      <w:pPr>
        <w:pStyle w:val="FootnoteText"/>
      </w:pPr>
      <w:r w:rsidRPr="003F6D08">
        <w:rPr>
          <w:rStyle w:val="FootnoteReference"/>
        </w:rPr>
        <w:footnoteRef/>
      </w:r>
      <w:r w:rsidRPr="003F6D08">
        <w:rPr>
          <w:rFonts w:ascii="Times New Roman" w:hAnsi="Times New Roman"/>
          <w:lang w:eastAsia="ru-RU"/>
        </w:rPr>
        <w:t>В случае, если Субсидия предоставляется на финансовое обеспечение (возмещение затрат) на оказание общественно полезной услуги указывается информация о показателях объема и (или) качества оказания общественно полезной услуги.</w:t>
      </w:r>
    </w:p>
  </w:footnote>
  <w:footnote w:id="3">
    <w:p w:rsidR="00D7398C" w:rsidRPr="003F6D08" w:rsidRDefault="00D7398C" w:rsidP="003F6D08">
      <w:pPr>
        <w:widowControl w:val="0"/>
        <w:autoSpaceDE w:val="0"/>
        <w:autoSpaceDN w:val="0"/>
        <w:spacing w:after="0" w:line="240" w:lineRule="auto"/>
        <w:jc w:val="both"/>
        <w:rPr>
          <w:sz w:val="20"/>
          <w:szCs w:val="20"/>
        </w:rPr>
      </w:pPr>
      <w:r w:rsidRPr="003F6D08">
        <w:rPr>
          <w:rStyle w:val="FootnoteReference"/>
          <w:sz w:val="20"/>
          <w:szCs w:val="20"/>
        </w:rPr>
        <w:footnoteRef/>
      </w:r>
      <w:r w:rsidRPr="003F6D08">
        <w:rPr>
          <w:rFonts w:ascii="Times New Roman" w:hAnsi="Times New Roman"/>
          <w:sz w:val="20"/>
          <w:szCs w:val="20"/>
          <w:lang w:eastAsia="ru-RU"/>
        </w:rPr>
        <w:t>Заполняется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(мероприятия)  указаны в пункте 1.1.1 соглашения.</w:t>
      </w:r>
    </w:p>
    <w:p w:rsidR="00D7398C" w:rsidRDefault="00D7398C" w:rsidP="003F6D08">
      <w:pPr>
        <w:widowControl w:val="0"/>
        <w:autoSpaceDE w:val="0"/>
        <w:autoSpaceDN w:val="0"/>
        <w:spacing w:after="0" w:line="240" w:lineRule="auto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1E52"/>
    <w:rsid w:val="00210DA4"/>
    <w:rsid w:val="002B7108"/>
    <w:rsid w:val="003B3FD8"/>
    <w:rsid w:val="003F2320"/>
    <w:rsid w:val="003F6D08"/>
    <w:rsid w:val="00551EAC"/>
    <w:rsid w:val="00600CF7"/>
    <w:rsid w:val="00696D3B"/>
    <w:rsid w:val="007F0724"/>
    <w:rsid w:val="007F637E"/>
    <w:rsid w:val="00844999"/>
    <w:rsid w:val="008F6176"/>
    <w:rsid w:val="00921D55"/>
    <w:rsid w:val="00A37728"/>
    <w:rsid w:val="00AE55E6"/>
    <w:rsid w:val="00B768F7"/>
    <w:rsid w:val="00BD6519"/>
    <w:rsid w:val="00BE758F"/>
    <w:rsid w:val="00C11FA8"/>
    <w:rsid w:val="00C21E52"/>
    <w:rsid w:val="00D7398C"/>
    <w:rsid w:val="00E46EDF"/>
    <w:rsid w:val="00E63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5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8449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4499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44999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69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6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100</Words>
  <Characters>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9</cp:revision>
  <cp:lastPrinted>2017-08-25T07:32:00Z</cp:lastPrinted>
  <dcterms:created xsi:type="dcterms:W3CDTF">2017-08-25T07:36:00Z</dcterms:created>
  <dcterms:modified xsi:type="dcterms:W3CDTF">2020-02-05T08:04:00Z</dcterms:modified>
</cp:coreProperties>
</file>